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66D" w:rsidRDefault="00AB666D" w:rsidP="00C228B5">
      <w:pPr>
        <w:jc w:val="center"/>
        <w:rPr>
          <w:sz w:val="28"/>
          <w:szCs w:val="28"/>
        </w:rPr>
      </w:pPr>
      <w:r w:rsidRPr="002F332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8pt;height:39pt;visibility:visible">
            <v:imagedata r:id="rId4" o:title=""/>
          </v:shape>
        </w:pic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AB666D" w:rsidRDefault="00AB666D" w:rsidP="00C228B5">
      <w:pPr>
        <w:jc w:val="center"/>
        <w:rPr>
          <w:sz w:val="28"/>
          <w:szCs w:val="28"/>
        </w:rPr>
      </w:pP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B666D" w:rsidRDefault="00AB666D" w:rsidP="00C228B5">
      <w:pPr>
        <w:jc w:val="center"/>
        <w:rPr>
          <w:sz w:val="28"/>
          <w:szCs w:val="28"/>
        </w:rPr>
      </w:pP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AB666D" w:rsidRDefault="00AB666D" w:rsidP="00C228B5">
      <w:pPr>
        <w:jc w:val="both"/>
        <w:rPr>
          <w:sz w:val="28"/>
          <w:szCs w:val="28"/>
        </w:rPr>
      </w:pPr>
    </w:p>
    <w:p w:rsidR="00AB666D" w:rsidRPr="00FA67CE" w:rsidRDefault="00AB666D" w:rsidP="00C228B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25 ноября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  <w:u w:val="single"/>
          </w:rPr>
          <w:t>2020 г</w:t>
        </w:r>
      </w:smartTag>
      <w:r>
        <w:rPr>
          <w:sz w:val="28"/>
          <w:szCs w:val="28"/>
          <w:u w:val="single"/>
        </w:rPr>
        <w:t>.</w:t>
      </w:r>
      <w:r w:rsidRPr="001967ED">
        <w:t xml:space="preserve"> </w:t>
      </w:r>
      <w:r w:rsidRPr="001967ED">
        <w:tab/>
      </w:r>
      <w:r w:rsidRPr="001967ED">
        <w:tab/>
      </w:r>
      <w:r w:rsidRPr="001967ED">
        <w:tab/>
      </w:r>
      <w:r w:rsidRPr="001967ED">
        <w:tab/>
      </w:r>
      <w:r w:rsidRPr="001967ED">
        <w:tab/>
      </w:r>
      <w:r w:rsidRPr="001967ED">
        <w:tab/>
      </w:r>
      <w:r>
        <w:t xml:space="preserve">                 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991</w:t>
      </w:r>
    </w:p>
    <w:p w:rsidR="00AB666D" w:rsidRPr="001967ED" w:rsidRDefault="00AB666D" w:rsidP="00C228B5">
      <w:pPr>
        <w:jc w:val="both"/>
      </w:pPr>
      <w:r w:rsidRPr="001967ED">
        <w:t>г. Сертолово</w:t>
      </w:r>
    </w:p>
    <w:p w:rsidR="00AB666D" w:rsidRPr="002B661B" w:rsidRDefault="00AB666D" w:rsidP="00C228B5">
      <w:pPr>
        <w:jc w:val="center"/>
      </w:pPr>
    </w:p>
    <w:p w:rsidR="00AB666D" w:rsidRPr="00547199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О внесении изменений в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муниципальную</w:t>
      </w:r>
      <w:r w:rsidRPr="00547199">
        <w:rPr>
          <w:b/>
          <w:noProof/>
          <w:sz w:val="28"/>
          <w:szCs w:val="28"/>
        </w:rPr>
        <w:t xml:space="preserve"> программу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МО Сертолово  «Развитие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физической культуры и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спорта в МО Сертолово</w:t>
      </w:r>
      <w:r>
        <w:rPr>
          <w:b/>
          <w:noProof/>
          <w:sz w:val="28"/>
          <w:szCs w:val="28"/>
        </w:rPr>
        <w:t>»</w:t>
      </w:r>
      <w:r w:rsidRPr="00547199">
        <w:rPr>
          <w:b/>
          <w:noProof/>
          <w:sz w:val="28"/>
          <w:szCs w:val="28"/>
        </w:rPr>
        <w:t xml:space="preserve"> 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на 2020-2024 годы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  <w:r w:rsidRPr="00547199">
        <w:rPr>
          <w:b/>
          <w:sz w:val="28"/>
          <w:szCs w:val="28"/>
        </w:rPr>
        <w:t xml:space="preserve"> 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</w:p>
    <w:p w:rsidR="00AB666D" w:rsidRPr="00547199" w:rsidRDefault="00AB666D" w:rsidP="00C22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D01C0C">
        <w:rPr>
          <w:sz w:val="28"/>
          <w:szCs w:val="28"/>
        </w:rPr>
        <w:t>едер</w:t>
      </w:r>
      <w:r>
        <w:rPr>
          <w:sz w:val="28"/>
          <w:szCs w:val="28"/>
        </w:rPr>
        <w:t xml:space="preserve">альным законом от 06.10.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</w:t>
      </w:r>
      <w:r w:rsidRPr="00D01C0C">
        <w:rPr>
          <w:sz w:val="28"/>
          <w:szCs w:val="28"/>
        </w:rPr>
        <w:t xml:space="preserve">  № 131-ФЗ  «Об общих принципах организации местного самоуправления в Р</w:t>
      </w:r>
      <w:r>
        <w:rPr>
          <w:sz w:val="28"/>
          <w:szCs w:val="28"/>
        </w:rPr>
        <w:t>оссийской Федерации</w:t>
      </w:r>
      <w:r w:rsidRPr="00D01C0C">
        <w:rPr>
          <w:sz w:val="28"/>
          <w:szCs w:val="28"/>
        </w:rPr>
        <w:t>»,</w:t>
      </w:r>
      <w:r>
        <w:rPr>
          <w:sz w:val="28"/>
          <w:szCs w:val="28"/>
        </w:rPr>
        <w:t xml:space="preserve"> Федеральным законом от 04.12.2007 №329-ФЗ «О физической культуре и спорте в Российской Федерации», областным законом от 30.12.2009 №118-оз «О физической культуре и спорте в Ленинградской области», на основании Устава МО Сертолово, </w:t>
      </w:r>
      <w:r>
        <w:rPr>
          <w:bCs/>
          <w:sz w:val="28"/>
          <w:szCs w:val="28"/>
        </w:rPr>
        <w:t xml:space="preserve">Положения </w:t>
      </w:r>
      <w:r w:rsidRPr="00D52BDF">
        <w:rPr>
          <w:bCs/>
          <w:sz w:val="28"/>
          <w:szCs w:val="28"/>
        </w:rPr>
        <w:t xml:space="preserve">об администрации </w:t>
      </w:r>
      <w:r>
        <w:rPr>
          <w:bCs/>
          <w:sz w:val="28"/>
          <w:szCs w:val="28"/>
        </w:rPr>
        <w:t>МО Сертолово,</w:t>
      </w:r>
      <w:r>
        <w:rPr>
          <w:sz w:val="28"/>
          <w:szCs w:val="28"/>
        </w:rPr>
        <w:t xml:space="preserve"> Решения совета депутатов от 22.02.2011 №2 «Об утверждении Положения «Об обеспечении условий для развития физической культуры и спорта, организации проведения официальных физкультурно-оздоровительных и спортивных мероприятий на территории муниципального образования Сертолово Ленинградской области», </w:t>
      </w:r>
      <w:r w:rsidRPr="00D01C0C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D01C0C">
        <w:rPr>
          <w:sz w:val="28"/>
          <w:szCs w:val="28"/>
        </w:rPr>
        <w:t xml:space="preserve"> администрации МО Сертолово от </w:t>
      </w:r>
      <w:r>
        <w:rPr>
          <w:sz w:val="28"/>
          <w:szCs w:val="28"/>
        </w:rPr>
        <w:t>22.10.2013</w:t>
      </w:r>
      <w:r w:rsidRPr="00D01C0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425 </w:t>
      </w:r>
      <w:r w:rsidRPr="00D01C0C">
        <w:rPr>
          <w:sz w:val="28"/>
          <w:szCs w:val="28"/>
        </w:rPr>
        <w:t xml:space="preserve">«Об утверждении Порядка разработки, формирования и реализации </w:t>
      </w:r>
      <w:r>
        <w:rPr>
          <w:sz w:val="28"/>
          <w:szCs w:val="28"/>
        </w:rPr>
        <w:t>муниципальных</w:t>
      </w:r>
      <w:r w:rsidRPr="00D01C0C">
        <w:rPr>
          <w:sz w:val="28"/>
          <w:szCs w:val="28"/>
        </w:rPr>
        <w:t xml:space="preserve"> программ в </w:t>
      </w:r>
      <w:r>
        <w:rPr>
          <w:sz w:val="28"/>
          <w:szCs w:val="28"/>
        </w:rPr>
        <w:t>муниципальном образовании</w:t>
      </w:r>
      <w:r w:rsidRPr="00D01C0C">
        <w:rPr>
          <w:sz w:val="28"/>
          <w:szCs w:val="28"/>
        </w:rPr>
        <w:t xml:space="preserve"> Сертолово</w:t>
      </w:r>
      <w:r>
        <w:rPr>
          <w:sz w:val="28"/>
          <w:szCs w:val="28"/>
        </w:rPr>
        <w:t xml:space="preserve"> Всеволожского муниципального района Ленинградской области</w:t>
      </w:r>
      <w:r w:rsidRPr="00D01C0C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14C51">
        <w:rPr>
          <w:sz w:val="28"/>
          <w:szCs w:val="28"/>
        </w:rPr>
        <w:t xml:space="preserve"> протокола заседания комиссии по рассмотрению и реализации муниципа</w:t>
      </w:r>
      <w:r>
        <w:rPr>
          <w:sz w:val="28"/>
          <w:szCs w:val="28"/>
        </w:rPr>
        <w:t>льных программ МО Сертолово от 13.11..2020 г.  №11</w:t>
      </w:r>
      <w:r w:rsidRPr="00014C51">
        <w:rPr>
          <w:sz w:val="28"/>
          <w:szCs w:val="28"/>
        </w:rPr>
        <w:t>,</w:t>
      </w:r>
      <w:r w:rsidRPr="00547199">
        <w:rPr>
          <w:b/>
          <w:sz w:val="28"/>
          <w:szCs w:val="28"/>
        </w:rPr>
        <w:t xml:space="preserve"> </w:t>
      </w:r>
      <w:r w:rsidRPr="00547199">
        <w:rPr>
          <w:sz w:val="28"/>
          <w:szCs w:val="28"/>
        </w:rPr>
        <w:t xml:space="preserve">в целях развития физической культуры и массового спорта на территории МО </w:t>
      </w:r>
      <w:r w:rsidRPr="008D25F6">
        <w:rPr>
          <w:sz w:val="28"/>
          <w:szCs w:val="28"/>
        </w:rPr>
        <w:t>Сертолово, администрация</w:t>
      </w:r>
      <w:r w:rsidRPr="00547199">
        <w:rPr>
          <w:sz w:val="28"/>
          <w:szCs w:val="28"/>
        </w:rPr>
        <w:t xml:space="preserve"> МО Сертолово</w:t>
      </w:r>
    </w:p>
    <w:p w:rsidR="00AB666D" w:rsidRPr="00547199" w:rsidRDefault="00AB666D" w:rsidP="00C228B5">
      <w:pPr>
        <w:jc w:val="center"/>
        <w:rPr>
          <w:sz w:val="28"/>
          <w:szCs w:val="28"/>
        </w:rPr>
      </w:pPr>
    </w:p>
    <w:p w:rsidR="00AB666D" w:rsidRPr="00547199" w:rsidRDefault="00AB666D" w:rsidP="00C228B5">
      <w:pPr>
        <w:jc w:val="center"/>
        <w:rPr>
          <w:sz w:val="28"/>
          <w:szCs w:val="28"/>
        </w:rPr>
      </w:pPr>
      <w:r w:rsidRPr="00547199">
        <w:rPr>
          <w:sz w:val="28"/>
          <w:szCs w:val="28"/>
        </w:rPr>
        <w:t>ПОСТАНОВЛЯЕТ:</w:t>
      </w:r>
    </w:p>
    <w:p w:rsidR="00AB666D" w:rsidRPr="00547199" w:rsidRDefault="00AB666D" w:rsidP="00C228B5">
      <w:pPr>
        <w:jc w:val="both"/>
        <w:rPr>
          <w:sz w:val="28"/>
          <w:szCs w:val="28"/>
        </w:rPr>
      </w:pPr>
    </w:p>
    <w:p w:rsidR="00AB666D" w:rsidRDefault="00AB666D" w:rsidP="00C228B5">
      <w:pPr>
        <w:ind w:firstLine="708"/>
        <w:jc w:val="both"/>
        <w:rPr>
          <w:sz w:val="28"/>
          <w:szCs w:val="28"/>
        </w:rPr>
      </w:pPr>
      <w:r w:rsidRPr="00547199">
        <w:rPr>
          <w:sz w:val="28"/>
          <w:szCs w:val="28"/>
        </w:rPr>
        <w:t xml:space="preserve">1. Внести в </w:t>
      </w:r>
      <w:r>
        <w:rPr>
          <w:sz w:val="28"/>
          <w:szCs w:val="28"/>
        </w:rPr>
        <w:t>муниципальную</w:t>
      </w:r>
      <w:r w:rsidRPr="00547199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МО Сертолово «Развитие физической культуры и спорта в МО Сертолово» на 2020-2024 годы  </w:t>
      </w:r>
      <w:r w:rsidRPr="00547199">
        <w:rPr>
          <w:sz w:val="28"/>
          <w:szCs w:val="28"/>
        </w:rPr>
        <w:t xml:space="preserve">(далее - Программа), утвержденную постановлением администрации </w:t>
      </w:r>
      <w:r>
        <w:rPr>
          <w:sz w:val="28"/>
          <w:szCs w:val="28"/>
        </w:rPr>
        <w:t xml:space="preserve">МО Сертолово </w:t>
      </w:r>
      <w:r w:rsidRPr="0054719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23.10.2019 №902 (в редакции от 28.12.2019 г. №1194, от 05.03.2020 г. №174, от 28.05.2020 г. №466, от 29.09.2020 г. №846),  </w:t>
      </w:r>
      <w:r w:rsidRPr="00547199">
        <w:rPr>
          <w:sz w:val="28"/>
          <w:szCs w:val="28"/>
        </w:rPr>
        <w:t>следующие изменения:</w:t>
      </w:r>
      <w:r w:rsidRPr="008356BF">
        <w:rPr>
          <w:sz w:val="28"/>
          <w:szCs w:val="28"/>
        </w:rPr>
        <w:t xml:space="preserve"> </w:t>
      </w:r>
    </w:p>
    <w:p w:rsidR="00AB666D" w:rsidRDefault="00AB666D" w:rsidP="001638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позицию</w:t>
      </w:r>
      <w:r w:rsidRPr="00547199">
        <w:rPr>
          <w:sz w:val="28"/>
          <w:szCs w:val="28"/>
        </w:rPr>
        <w:t xml:space="preserve"> «Объем финансовых ресурсов, запланированных по программе, источники финансирования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AB666D" w:rsidRDefault="00AB666D" w:rsidP="007B4EE4">
      <w:pPr>
        <w:rPr>
          <w:sz w:val="28"/>
          <w:szCs w:val="28"/>
        </w:rPr>
      </w:pPr>
      <w:r w:rsidRPr="00547199">
        <w:rPr>
          <w:sz w:val="28"/>
          <w:szCs w:val="28"/>
        </w:rPr>
        <w:t xml:space="preserve"> </w:t>
      </w:r>
      <w:r>
        <w:rPr>
          <w:sz w:val="28"/>
          <w:szCs w:val="28"/>
        </w:rPr>
        <w:t>«Объем финансовых средств на реализацию Программы составляет 138734,5 тыс. рублей,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7566,4  тыс. рублей,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53070,9 тыс. рублей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65179,5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Программы: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бюджет МО Сертолово составляет 39154,3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4976,3  тыс. рублей,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8294,8 тыс. рублей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12965,5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 Ленинградской области составляет 34596,8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2590,1тыс.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 - 14776,1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 год – 17230,6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30000,0 тыс. руб.;</w:t>
      </w:r>
    </w:p>
    <w:p w:rsidR="00AB666D" w:rsidRDefault="00AB666D" w:rsidP="00F50B4D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руб.».</w:t>
      </w:r>
    </w:p>
    <w:p w:rsidR="00AB666D" w:rsidRDefault="00AB666D" w:rsidP="00163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</w:t>
      </w:r>
      <w:r w:rsidRPr="00547199">
        <w:rPr>
          <w:sz w:val="28"/>
          <w:szCs w:val="28"/>
        </w:rPr>
        <w:t xml:space="preserve">. </w:t>
      </w:r>
      <w:r>
        <w:rPr>
          <w:sz w:val="28"/>
          <w:szCs w:val="28"/>
        </w:rPr>
        <w:t>В содержательной части Программы раздел</w:t>
      </w:r>
      <w:r w:rsidRPr="00547199">
        <w:rPr>
          <w:sz w:val="28"/>
          <w:szCs w:val="28"/>
        </w:rPr>
        <w:t xml:space="preserve"> 4  «Ресурсное обеспечение Программы»  </w:t>
      </w:r>
      <w:r>
        <w:rPr>
          <w:sz w:val="28"/>
          <w:szCs w:val="28"/>
        </w:rPr>
        <w:t>изложить в следующей редакции:</w:t>
      </w:r>
    </w:p>
    <w:p w:rsidR="00AB666D" w:rsidRPr="00BA1EDA" w:rsidRDefault="00AB666D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BA1EDA">
        <w:rPr>
          <w:rFonts w:ascii="Times New Roman" w:hAnsi="Times New Roman" w:cs="Times New Roman"/>
          <w:color w:val="000000"/>
          <w:sz w:val="28"/>
          <w:szCs w:val="28"/>
        </w:rPr>
        <w:t>4. Ресурсное обеспечение Программы</w:t>
      </w:r>
    </w:p>
    <w:p w:rsidR="00AB666D" w:rsidRPr="00BA1EDA" w:rsidRDefault="00AB666D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реализации Программы – 2020-2024</w:t>
      </w:r>
      <w:r w:rsidRPr="00BA1EDA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Объем финансовых средств на реализацию Программы составляет 138734,5 тыс. рублей,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7566,4  тыс. рублей,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53070,9 тыс. рублей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65179,5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Программы: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бюджет МО Сертолово составляет 39154,3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4976,3  тыс. рублей,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8294,8 тыс. рублей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12965,5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 Ленинградской области составляет 34596,8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2590,1тыс.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 - 14776,1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 год – 17230,6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30000,0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</w:t>
      </w:r>
    </w:p>
    <w:p w:rsidR="00AB666D" w:rsidRDefault="00AB666D" w:rsidP="00F50B4D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</w:t>
      </w:r>
      <w:r w:rsidRPr="00A8159A">
        <w:rPr>
          <w:sz w:val="28"/>
          <w:szCs w:val="28"/>
        </w:rPr>
        <w:t>Объем  финансовых ресурсов</w:t>
      </w:r>
      <w:r>
        <w:rPr>
          <w:sz w:val="28"/>
          <w:szCs w:val="28"/>
        </w:rPr>
        <w:t xml:space="preserve"> Программы</w:t>
      </w:r>
      <w:r w:rsidRPr="00A8159A">
        <w:rPr>
          <w:sz w:val="28"/>
          <w:szCs w:val="28"/>
        </w:rPr>
        <w:t xml:space="preserve"> </w:t>
      </w:r>
      <w:r w:rsidRPr="00962767">
        <w:rPr>
          <w:sz w:val="28"/>
          <w:szCs w:val="28"/>
        </w:rPr>
        <w:t xml:space="preserve">определен </w:t>
      </w:r>
      <w:r>
        <w:rPr>
          <w:sz w:val="28"/>
          <w:szCs w:val="28"/>
        </w:rPr>
        <w:t>методом сопоставимых рыночных цен (анализ на основе изучения рынка) и в соответствии с нормативами установленными постановлением администрации МО Сертолово от 14.06.2013 №220 (в последней редакции от 25.10.2016 № 481).</w:t>
      </w:r>
    </w:p>
    <w:p w:rsidR="00AB666D" w:rsidRDefault="00AB666D" w:rsidP="001638C9">
      <w:pPr>
        <w:ind w:firstLine="709"/>
        <w:jc w:val="both"/>
        <w:rPr>
          <w:b/>
          <w:sz w:val="28"/>
          <w:szCs w:val="28"/>
        </w:rPr>
      </w:pPr>
      <w:r w:rsidRPr="00B44A1E">
        <w:rPr>
          <w:sz w:val="28"/>
          <w:szCs w:val="28"/>
        </w:rPr>
        <w:t xml:space="preserve">В ходе реализации Программы мероприятия, объемы и источники финансирования </w:t>
      </w:r>
      <w:r>
        <w:rPr>
          <w:sz w:val="28"/>
          <w:szCs w:val="28"/>
        </w:rPr>
        <w:t xml:space="preserve">Программы </w:t>
      </w:r>
      <w:r w:rsidRPr="00B44A1E">
        <w:rPr>
          <w:sz w:val="28"/>
          <w:szCs w:val="28"/>
        </w:rPr>
        <w:t>могут уточняться представ</w:t>
      </w:r>
      <w:r>
        <w:rPr>
          <w:sz w:val="28"/>
          <w:szCs w:val="28"/>
        </w:rPr>
        <w:t xml:space="preserve">ителем заказчика </w:t>
      </w:r>
      <w:r w:rsidRPr="00B44A1E">
        <w:rPr>
          <w:sz w:val="28"/>
          <w:szCs w:val="28"/>
        </w:rPr>
        <w:t xml:space="preserve"> Программы в соответствии с действующим законодательством.</w:t>
      </w:r>
      <w:r>
        <w:rPr>
          <w:sz w:val="28"/>
          <w:szCs w:val="28"/>
        </w:rPr>
        <w:t>».</w:t>
      </w:r>
    </w:p>
    <w:p w:rsidR="00AB666D" w:rsidRPr="00547199" w:rsidRDefault="00AB666D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Pr="00547199">
        <w:rPr>
          <w:sz w:val="28"/>
          <w:szCs w:val="28"/>
        </w:rPr>
        <w:t xml:space="preserve"> Перечень мероприятий по реализации </w:t>
      </w:r>
      <w:r>
        <w:rPr>
          <w:sz w:val="28"/>
          <w:szCs w:val="28"/>
        </w:rPr>
        <w:t xml:space="preserve"> муниципальной п</w:t>
      </w:r>
      <w:r w:rsidRPr="00547199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МО Сертолово </w:t>
      </w:r>
      <w:r w:rsidRPr="00547199">
        <w:rPr>
          <w:sz w:val="28"/>
          <w:szCs w:val="28"/>
        </w:rPr>
        <w:t xml:space="preserve"> </w:t>
      </w:r>
      <w:r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Pr="00547199">
        <w:rPr>
          <w:sz w:val="28"/>
          <w:szCs w:val="28"/>
        </w:rPr>
        <w:t xml:space="preserve"> изложить в редакции согласно приложению № 1 к настоящему постановлению.</w:t>
      </w:r>
    </w:p>
    <w:p w:rsidR="00AB666D" w:rsidRDefault="00AB666D" w:rsidP="00C22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547199">
        <w:rPr>
          <w:sz w:val="28"/>
          <w:szCs w:val="28"/>
        </w:rPr>
        <w:t xml:space="preserve"> Приложение № 1 к Программе «</w:t>
      </w:r>
      <w:r w:rsidRPr="00547199">
        <w:rPr>
          <w:bCs/>
          <w:color w:val="000000"/>
          <w:sz w:val="28"/>
          <w:szCs w:val="28"/>
        </w:rPr>
        <w:t xml:space="preserve">Перечень планируемых результатов реализации </w:t>
      </w:r>
      <w:r>
        <w:rPr>
          <w:bCs/>
          <w:color w:val="000000"/>
          <w:sz w:val="28"/>
          <w:szCs w:val="28"/>
        </w:rPr>
        <w:t>муниципальной п</w:t>
      </w:r>
      <w:r w:rsidRPr="00547199">
        <w:rPr>
          <w:bCs/>
          <w:color w:val="000000"/>
          <w:sz w:val="28"/>
          <w:szCs w:val="28"/>
        </w:rPr>
        <w:t>рограммы</w:t>
      </w:r>
      <w:r>
        <w:rPr>
          <w:bCs/>
          <w:color w:val="000000"/>
          <w:sz w:val="28"/>
          <w:szCs w:val="28"/>
        </w:rPr>
        <w:t xml:space="preserve"> МО Сертолово </w:t>
      </w:r>
      <w:r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Pr="00547199">
        <w:rPr>
          <w:bCs/>
          <w:color w:val="000000"/>
          <w:sz w:val="28"/>
          <w:szCs w:val="28"/>
        </w:rPr>
        <w:t xml:space="preserve">» </w:t>
      </w:r>
      <w:r w:rsidRPr="00547199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редакции согласно приложению  №</w:t>
      </w:r>
      <w:r w:rsidRPr="00547199">
        <w:rPr>
          <w:sz w:val="28"/>
          <w:szCs w:val="28"/>
        </w:rPr>
        <w:t>2 к настоящему постановлению.</w:t>
      </w:r>
    </w:p>
    <w:p w:rsidR="00AB666D" w:rsidRDefault="00AB666D" w:rsidP="0043512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54719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>
        <w:rPr>
          <w:color w:val="000000"/>
          <w:sz w:val="28"/>
          <w:szCs w:val="28"/>
        </w:rPr>
        <w:t>вступает в силу после его официального опубликования (обнародования) в газете «Петербургский рубеж» и на официальном сайте администрации МО Сертолово (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mosertolovo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/)».</w:t>
      </w:r>
    </w:p>
    <w:p w:rsidR="00AB666D" w:rsidRDefault="00AB666D" w:rsidP="00C228B5">
      <w:pPr>
        <w:ind w:firstLine="748"/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t>5</w:t>
      </w:r>
      <w:r w:rsidRPr="00735515">
        <w:rPr>
          <w:sz w:val="28"/>
          <w:szCs w:val="28"/>
        </w:rPr>
        <w:t xml:space="preserve">. </w:t>
      </w:r>
      <w:r w:rsidRPr="00547199">
        <w:rPr>
          <w:rFonts w:cs="Helvetica"/>
          <w:color w:val="191919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cs="Helvetica"/>
          <w:color w:val="191919"/>
          <w:sz w:val="28"/>
          <w:szCs w:val="28"/>
        </w:rPr>
        <w:t>начальника отдела местного самоуправления Миллер Е.Г.</w:t>
      </w:r>
    </w:p>
    <w:p w:rsidR="00AB666D" w:rsidRPr="00547199" w:rsidRDefault="00AB666D" w:rsidP="00C228B5">
      <w:pPr>
        <w:ind w:firstLine="708"/>
        <w:jc w:val="both"/>
        <w:rPr>
          <w:sz w:val="28"/>
          <w:szCs w:val="28"/>
        </w:rPr>
      </w:pPr>
    </w:p>
    <w:p w:rsidR="00AB666D" w:rsidRPr="00547199" w:rsidRDefault="00AB666D" w:rsidP="00C228B5">
      <w:pPr>
        <w:ind w:firstLine="561"/>
        <w:jc w:val="both"/>
        <w:rPr>
          <w:sz w:val="28"/>
          <w:szCs w:val="28"/>
        </w:rPr>
      </w:pPr>
    </w:p>
    <w:p w:rsidR="00AB666D" w:rsidRPr="00735515" w:rsidRDefault="00AB666D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</w:t>
      </w:r>
      <w:r w:rsidRPr="00735515">
        <w:rPr>
          <w:sz w:val="28"/>
          <w:szCs w:val="28"/>
        </w:rPr>
        <w:t xml:space="preserve"> администрации </w:t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>
        <w:rPr>
          <w:sz w:val="28"/>
          <w:szCs w:val="28"/>
        </w:rPr>
        <w:t xml:space="preserve">        Ю.А. Ходько                                                             </w:t>
      </w:r>
    </w:p>
    <w:p w:rsidR="00AB666D" w:rsidRPr="00547199" w:rsidRDefault="00AB666D" w:rsidP="00C228B5">
      <w:pPr>
        <w:ind w:firstLine="360"/>
        <w:jc w:val="both"/>
      </w:pPr>
    </w:p>
    <w:p w:rsidR="00AB666D" w:rsidRDefault="00AB666D"/>
    <w:sectPr w:rsidR="00AB666D" w:rsidSect="00B2251F">
      <w:pgSz w:w="11907" w:h="16840" w:code="9"/>
      <w:pgMar w:top="1438" w:right="567" w:bottom="71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45C"/>
    <w:rsid w:val="00010D2B"/>
    <w:rsid w:val="00014C3A"/>
    <w:rsid w:val="00014C51"/>
    <w:rsid w:val="00042DE2"/>
    <w:rsid w:val="000761A7"/>
    <w:rsid w:val="000D074F"/>
    <w:rsid w:val="000D29F9"/>
    <w:rsid w:val="001343CC"/>
    <w:rsid w:val="0015040C"/>
    <w:rsid w:val="001638C9"/>
    <w:rsid w:val="001967ED"/>
    <w:rsid w:val="002668D5"/>
    <w:rsid w:val="00292FF1"/>
    <w:rsid w:val="002B661B"/>
    <w:rsid w:val="002F332C"/>
    <w:rsid w:val="00343314"/>
    <w:rsid w:val="00355AF3"/>
    <w:rsid w:val="004331F5"/>
    <w:rsid w:val="0043512C"/>
    <w:rsid w:val="004434CF"/>
    <w:rsid w:val="00547199"/>
    <w:rsid w:val="005B5F32"/>
    <w:rsid w:val="0066089E"/>
    <w:rsid w:val="0070345C"/>
    <w:rsid w:val="0071014B"/>
    <w:rsid w:val="00735515"/>
    <w:rsid w:val="007B4EE4"/>
    <w:rsid w:val="008356BF"/>
    <w:rsid w:val="00865816"/>
    <w:rsid w:val="008D25F6"/>
    <w:rsid w:val="008D283B"/>
    <w:rsid w:val="00905853"/>
    <w:rsid w:val="00962767"/>
    <w:rsid w:val="009B4382"/>
    <w:rsid w:val="009B451E"/>
    <w:rsid w:val="00A56E61"/>
    <w:rsid w:val="00A64DE7"/>
    <w:rsid w:val="00A8159A"/>
    <w:rsid w:val="00AB666D"/>
    <w:rsid w:val="00AD078E"/>
    <w:rsid w:val="00AF2357"/>
    <w:rsid w:val="00B2251F"/>
    <w:rsid w:val="00B44A1E"/>
    <w:rsid w:val="00BA1EDA"/>
    <w:rsid w:val="00BC7DE7"/>
    <w:rsid w:val="00C21265"/>
    <w:rsid w:val="00C228B5"/>
    <w:rsid w:val="00C53492"/>
    <w:rsid w:val="00C808BB"/>
    <w:rsid w:val="00C9226B"/>
    <w:rsid w:val="00D01C0C"/>
    <w:rsid w:val="00D45AE7"/>
    <w:rsid w:val="00D52BDF"/>
    <w:rsid w:val="00D81D88"/>
    <w:rsid w:val="00ED5E5F"/>
    <w:rsid w:val="00F47710"/>
    <w:rsid w:val="00F50B4D"/>
    <w:rsid w:val="00FA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2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8B5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355AF3"/>
    <w:pPr>
      <w:ind w:left="720"/>
      <w:contextualSpacing/>
    </w:pPr>
  </w:style>
  <w:style w:type="paragraph" w:customStyle="1" w:styleId="1">
    <w:name w:val="Знак1 Знак Знак Знак"/>
    <w:basedOn w:val="Normal"/>
    <w:uiPriority w:val="99"/>
    <w:rsid w:val="001638C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638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3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3</Pages>
  <Words>808</Words>
  <Characters>4612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1</cp:lastModifiedBy>
  <cp:revision>37</cp:revision>
  <cp:lastPrinted>2020-03-04T13:51:00Z</cp:lastPrinted>
  <dcterms:created xsi:type="dcterms:W3CDTF">2019-09-24T06:24:00Z</dcterms:created>
  <dcterms:modified xsi:type="dcterms:W3CDTF">2020-11-26T08:46:00Z</dcterms:modified>
</cp:coreProperties>
</file>